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5FC646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FRELOND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76466389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58592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C1DCD3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Jan.1444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Andover, Hampshire,</w:t>
      </w:r>
    </w:p>
    <w:p w14:paraId="024159A1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0183A33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26-92)</w:t>
      </w:r>
    </w:p>
    <w:p w14:paraId="5C7D7FA9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74BA9" w14:textId="77777777" w:rsidR="00F12485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E875C" w14:textId="77777777" w:rsidR="00F12485" w:rsidRPr="00F9794D" w:rsidRDefault="00F12485" w:rsidP="00F124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508C308D" w14:textId="01DB9CA8" w:rsidR="00BA00AB" w:rsidRPr="00F1248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124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6A862" w14:textId="77777777" w:rsidR="00F12485" w:rsidRDefault="00F12485" w:rsidP="009139A6">
      <w:r>
        <w:separator/>
      </w:r>
    </w:p>
  </w:endnote>
  <w:endnote w:type="continuationSeparator" w:id="0">
    <w:p w14:paraId="7B564C9D" w14:textId="77777777" w:rsidR="00F12485" w:rsidRDefault="00F124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644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A04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D73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F6345" w14:textId="77777777" w:rsidR="00F12485" w:rsidRDefault="00F12485" w:rsidP="009139A6">
      <w:r>
        <w:separator/>
      </w:r>
    </w:p>
  </w:footnote>
  <w:footnote w:type="continuationSeparator" w:id="0">
    <w:p w14:paraId="366F67CF" w14:textId="77777777" w:rsidR="00F12485" w:rsidRDefault="00F124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4E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F88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9FB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485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1248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BA3AB"/>
  <w15:chartTrackingRefBased/>
  <w15:docId w15:val="{33E5BC95-3269-4FF0-A98A-9899AC2D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2021-03-11T14:00:00Z</dcterms:created>
  <dcterms:modified xsi:type="dcterms:W3CDTF">2021-03-11T14:00:00Z</dcterms:modified>
</cp:coreProperties>
</file>